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74FB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05B84" w:rsidRDefault="0071620A" w:rsidP="00B76CC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B84">
        <w:rPr>
          <w:rFonts w:ascii="Corbel" w:hAnsi="Corbel"/>
          <w:b/>
          <w:smallCaps/>
          <w:sz w:val="24"/>
          <w:szCs w:val="24"/>
        </w:rPr>
        <w:t xml:space="preserve"> </w:t>
      </w:r>
      <w:r w:rsidR="002619DA">
        <w:rPr>
          <w:rFonts w:ascii="Corbel" w:hAnsi="Corbel"/>
          <w:i/>
          <w:smallCaps/>
          <w:sz w:val="24"/>
          <w:szCs w:val="24"/>
        </w:rPr>
        <w:t>202</w:t>
      </w:r>
      <w:r w:rsidR="00B05B84">
        <w:rPr>
          <w:rFonts w:ascii="Corbel" w:hAnsi="Corbel"/>
          <w:i/>
          <w:smallCaps/>
          <w:sz w:val="24"/>
          <w:szCs w:val="24"/>
        </w:rPr>
        <w:t>6</w:t>
      </w:r>
      <w:r w:rsidR="002619DA">
        <w:rPr>
          <w:rFonts w:ascii="Corbel" w:hAnsi="Corbel"/>
          <w:i/>
          <w:smallCaps/>
          <w:sz w:val="24"/>
          <w:szCs w:val="24"/>
        </w:rPr>
        <w:t>-202</w:t>
      </w:r>
      <w:r w:rsidR="00B05B8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B05B84" w:rsidP="00B76C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B1347B">
        <w:rPr>
          <w:rFonts w:ascii="Corbel" w:hAnsi="Corbel"/>
          <w:sz w:val="20"/>
          <w:szCs w:val="20"/>
        </w:rPr>
        <w:t>2</w:t>
      </w:r>
      <w:r w:rsidR="00B05B84">
        <w:rPr>
          <w:rFonts w:ascii="Corbel" w:hAnsi="Corbel"/>
          <w:sz w:val="20"/>
          <w:szCs w:val="20"/>
        </w:rPr>
        <w:t>8</w:t>
      </w:r>
      <w:r w:rsidR="000E184B">
        <w:rPr>
          <w:rFonts w:ascii="Corbel" w:hAnsi="Corbel"/>
          <w:sz w:val="20"/>
          <w:szCs w:val="20"/>
        </w:rPr>
        <w:t>/202</w:t>
      </w:r>
      <w:r w:rsidR="00B05B8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1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1626C2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74FB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626C2" w:rsidRDefault="0085747A" w:rsidP="001626C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1626C2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1626C2">
        <w:rPr>
          <w:rFonts w:ascii="Corbel" w:hAnsi="Corbel"/>
          <w:b w:val="0"/>
          <w:bCs/>
          <w:smallCaps w:val="0"/>
          <w:szCs w:val="24"/>
        </w:rPr>
        <w:t> miejscach, instytucjach związanych z organizacją czasu wolnego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edagogiki ogólnej, psychologii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pojęciami, celami i funkcjami czasu wolnego.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profilaktyczną, wychowawczą i resocjalizacyjną rolą czasu wolnego oraz przejawami aktywności twórczej osób niedostosowanych społecznie.</w:t>
            </w:r>
          </w:p>
        </w:tc>
      </w:tr>
      <w:tr w:rsidR="001626C2" w:rsidRPr="009C54AE" w:rsidTr="00923D7D">
        <w:tc>
          <w:tcPr>
            <w:tcW w:w="851" w:type="dxa"/>
            <w:vAlign w:val="center"/>
          </w:tcPr>
          <w:p w:rsidR="001626C2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26C2" w:rsidRDefault="001626C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z zakresu organizacji czasu wolnego.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czasem wolnym, 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wychowaniem estetycznymi wychowaniem przez sztukę w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A3D95" w:rsidRPr="009C54AE" w:rsidTr="005E6E85">
        <w:tc>
          <w:tcPr>
            <w:tcW w:w="1701" w:type="dxa"/>
          </w:tcPr>
          <w:p w:rsidR="006A3D95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A3D95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aktywności twórczej w czasie wolnym osób niedostosowanych społecznie i zagrożonych niedostosowaniem społecznym.</w:t>
            </w:r>
          </w:p>
        </w:tc>
        <w:tc>
          <w:tcPr>
            <w:tcW w:w="1873" w:type="dxa"/>
          </w:tcPr>
          <w:p w:rsidR="006A3D95" w:rsidRDefault="006A3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 i zagrożonych niedostosowaniem społecznym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twórczej organizacji czasu wolnego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profilaktyczno-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resocjalizacyjnymi. </w:t>
            </w:r>
          </w:p>
        </w:tc>
        <w:tc>
          <w:tcPr>
            <w:tcW w:w="1873" w:type="dxa"/>
          </w:tcPr>
          <w:p w:rsidR="00DF102D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FB3B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twórczego </w:t>
            </w:r>
            <w:proofErr w:type="spellStart"/>
            <w:r w:rsidR="009C452E">
              <w:rPr>
                <w:rFonts w:ascii="Corbel" w:hAnsi="Corbel"/>
                <w:b w:val="0"/>
                <w:smallCaps w:val="0"/>
                <w:szCs w:val="24"/>
              </w:rPr>
              <w:t>myśleniai</w:t>
            </w:r>
            <w:proofErr w:type="spellEnd"/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działania w czasie projektowania i prowadzenia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profilaktycznych, wychowawczych i resocjalizacyjnych oddziaływań z zakresu organizacji czasu wolnego.</w:t>
            </w:r>
          </w:p>
        </w:tc>
        <w:tc>
          <w:tcPr>
            <w:tcW w:w="1873" w:type="dxa"/>
          </w:tcPr>
          <w:p w:rsidR="0048038B" w:rsidRDefault="00520F79" w:rsidP="004803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Czas wolny </w:t>
            </w:r>
            <w:r w:rsidR="00841B6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B83B91">
              <w:rPr>
                <w:rFonts w:ascii="Corbel" w:hAnsi="Corbel"/>
                <w:sz w:val="24"/>
                <w:szCs w:val="24"/>
              </w:rPr>
              <w:t xml:space="preserve">wyjaśnienie </w:t>
            </w:r>
            <w:r>
              <w:rPr>
                <w:rFonts w:ascii="Corbel" w:hAnsi="Corbel"/>
                <w:sz w:val="24"/>
                <w:szCs w:val="24"/>
              </w:rPr>
              <w:t>pojęć, cele i funkcje czasu wolnego. Triada czynności wczasowych.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8511A6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Instytucje związane z organizacją czasu wolnego. </w:t>
            </w:r>
            <w:r w:rsidR="007819EC">
              <w:rPr>
                <w:rFonts w:ascii="Corbel" w:hAnsi="Corbel"/>
                <w:sz w:val="24"/>
                <w:szCs w:val="24"/>
              </w:rPr>
              <w:t>Rola animatora</w:t>
            </w:r>
            <w:r>
              <w:rPr>
                <w:rFonts w:ascii="Corbel" w:hAnsi="Corbel"/>
                <w:sz w:val="24"/>
                <w:szCs w:val="24"/>
              </w:rPr>
              <w:t xml:space="preserve"> czasu wolnego.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spędzania czasu wolnego. Znaczenie twórczości w profilaktyce, wychowaniu i resocjalizacji.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związane z niewłaściwym spędzaniem czasu wolnego (np. agresja i przemoc, subkultury destruktywne, używki, media elektroniczne).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7819EC">
              <w:rPr>
                <w:rFonts w:ascii="Corbel" w:hAnsi="Corbel"/>
                <w:sz w:val="24"/>
                <w:szCs w:val="24"/>
              </w:rPr>
              <w:t>twórcze (muzyka, plastyka, literatura, teatr, sport)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8511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="008511A6">
        <w:rPr>
          <w:rFonts w:ascii="Corbel" w:hAnsi="Corbel"/>
          <w:b w:val="0"/>
          <w:smallCaps w:val="0"/>
          <w:szCs w:val="24"/>
        </w:rPr>
        <w:t>analiza tekstów z </w:t>
      </w:r>
      <w:r>
        <w:rPr>
          <w:rFonts w:ascii="Corbel" w:hAnsi="Corbel"/>
          <w:b w:val="0"/>
          <w:smallCaps w:val="0"/>
          <w:szCs w:val="24"/>
        </w:rPr>
        <w:t>dyskusj</w:t>
      </w:r>
      <w:r w:rsidR="008511A6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D076AA" w:rsidRPr="00D076AA" w:rsidRDefault="00D076AA" w:rsidP="00D076A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D076AA" w:rsidRPr="00D076AA" w:rsidRDefault="00D076AA" w:rsidP="00D076A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D076AA" w:rsidRPr="00D076AA" w:rsidRDefault="00D076AA" w:rsidP="00D076A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D076A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  <w:p w:rsidR="0085747A" w:rsidRPr="009C54AE" w:rsidRDefault="0085747A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C164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9C222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C164B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PROKSENIA, Kraków 2010.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Orłowska M., Błeszyński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Czas wolny jako środowisko życia: perspektywa pedagogiczna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9D6C7F" w:rsidRPr="009D6C7F" w:rsidRDefault="003C164B" w:rsidP="009D6C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Pięta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FREL, Nowy Dwór Mazowiecki 2014.</w:t>
            </w:r>
          </w:p>
        </w:tc>
      </w:tr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proofErr w:type="spellStart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</w:t>
            </w:r>
            <w:proofErr w:type="spellEnd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Chęć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Zachowania ryzykowne i problemowe młodzieży: uwarunkowania psychospołeczne i rola aktywności wolnoczasowej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proofErr w:type="spellEnd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Twórczość i sztuka w resocjalizacji : wybrane aspekty teoretyczne 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D076AA" w:rsidRPr="00B24E15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IMPULS, Kraków 2007.</w:t>
            </w:r>
          </w:p>
          <w:p w:rsidR="00D076AA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D076AA" w:rsidRPr="009D6C7F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resocjalizacji penitencjarnej: wybrane konteksty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UMCS, Lublin 2023.</w:t>
            </w:r>
          </w:p>
          <w:p w:rsidR="00D076AA" w:rsidRPr="009D6C7F" w:rsidRDefault="00D076AA" w:rsidP="00D07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Kozdroń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Scenariusze zajęć i zabaw dla wychowawców, pedagogów, animatorów kultury i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9D6C7F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9D6C7F" w:rsidRPr="009D6C7F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Klinta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9D6C7F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Zochniak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Opieka-Wychowanie-Terapia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2003, nr 1, s. 27-29.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Socjoterapia jako forma pomocy psychologiczno-pedagogicznej.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Jankowski D.,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kultury: studia i koncepcje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2006.</w:t>
            </w:r>
          </w:p>
          <w:p w:rsidR="00D076AA" w:rsidRDefault="009D6C7F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Szczepaniak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Terapia w resocjalizacji. Część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ŻAK, Warszawa 2009.</w:t>
            </w:r>
          </w:p>
          <w:p w:rsidR="009D6C7F" w:rsidRPr="003C164B" w:rsidRDefault="00D076AA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Witerska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Drama. Techniki, strategie, scenariusze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2011.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59E" w:rsidRDefault="005A359E" w:rsidP="00C16ABF">
      <w:pPr>
        <w:spacing w:after="0" w:line="240" w:lineRule="auto"/>
      </w:pPr>
      <w:r>
        <w:separator/>
      </w:r>
    </w:p>
  </w:endnote>
  <w:endnote w:type="continuationSeparator" w:id="0">
    <w:p w:rsidR="005A359E" w:rsidRDefault="005A35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946869"/>
      <w:docPartObj>
        <w:docPartGallery w:val="Page Numbers (Bottom of Page)"/>
        <w:docPartUnique/>
      </w:docPartObj>
    </w:sdtPr>
    <w:sdtEndPr/>
    <w:sdtContent>
      <w:p w:rsidR="00FF5E02" w:rsidRDefault="00CB078D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174FB7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59E" w:rsidRDefault="005A359E" w:rsidP="00C16ABF">
      <w:pPr>
        <w:spacing w:after="0" w:line="240" w:lineRule="auto"/>
      </w:pPr>
      <w:r>
        <w:separator/>
      </w:r>
    </w:p>
  </w:footnote>
  <w:footnote w:type="continuationSeparator" w:id="0">
    <w:p w:rsidR="005A359E" w:rsidRDefault="005A359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D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6C2"/>
    <w:rsid w:val="001640A7"/>
    <w:rsid w:val="00164FA7"/>
    <w:rsid w:val="00166A03"/>
    <w:rsid w:val="001718A7"/>
    <w:rsid w:val="001737CF"/>
    <w:rsid w:val="00174D2A"/>
    <w:rsid w:val="00174FB7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4A8"/>
    <w:rsid w:val="002619DA"/>
    <w:rsid w:val="002717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64B"/>
    <w:rsid w:val="003D18A9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1326"/>
    <w:rsid w:val="0047598D"/>
    <w:rsid w:val="0048038B"/>
    <w:rsid w:val="004840FD"/>
    <w:rsid w:val="00490F7D"/>
    <w:rsid w:val="00491678"/>
    <w:rsid w:val="004968E2"/>
    <w:rsid w:val="004A3EEA"/>
    <w:rsid w:val="004A4D1F"/>
    <w:rsid w:val="004D0DFA"/>
    <w:rsid w:val="004D5282"/>
    <w:rsid w:val="004F0EC6"/>
    <w:rsid w:val="004F1551"/>
    <w:rsid w:val="004F55A3"/>
    <w:rsid w:val="0050496F"/>
    <w:rsid w:val="00513B6F"/>
    <w:rsid w:val="00517C63"/>
    <w:rsid w:val="00520F79"/>
    <w:rsid w:val="0052398D"/>
    <w:rsid w:val="00526C94"/>
    <w:rsid w:val="005363C4"/>
    <w:rsid w:val="00536BDE"/>
    <w:rsid w:val="00541981"/>
    <w:rsid w:val="00543ACC"/>
    <w:rsid w:val="005532AB"/>
    <w:rsid w:val="00560DD1"/>
    <w:rsid w:val="0056696D"/>
    <w:rsid w:val="00573EF9"/>
    <w:rsid w:val="0059484D"/>
    <w:rsid w:val="005A0855"/>
    <w:rsid w:val="005A3196"/>
    <w:rsid w:val="005A359E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4934"/>
    <w:rsid w:val="00655010"/>
    <w:rsid w:val="006620D9"/>
    <w:rsid w:val="00671958"/>
    <w:rsid w:val="00675843"/>
    <w:rsid w:val="006907F6"/>
    <w:rsid w:val="00696477"/>
    <w:rsid w:val="006A3D95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230A"/>
    <w:rsid w:val="00763BF1"/>
    <w:rsid w:val="00766FD4"/>
    <w:rsid w:val="0077583D"/>
    <w:rsid w:val="0078168C"/>
    <w:rsid w:val="007819E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53D"/>
    <w:rsid w:val="00826C73"/>
    <w:rsid w:val="00841B67"/>
    <w:rsid w:val="008449B3"/>
    <w:rsid w:val="008511A6"/>
    <w:rsid w:val="0085747A"/>
    <w:rsid w:val="0087789F"/>
    <w:rsid w:val="00884922"/>
    <w:rsid w:val="00885F64"/>
    <w:rsid w:val="00890D7A"/>
    <w:rsid w:val="008917F9"/>
    <w:rsid w:val="008A45F7"/>
    <w:rsid w:val="008C0CC0"/>
    <w:rsid w:val="008C19A9"/>
    <w:rsid w:val="008C379D"/>
    <w:rsid w:val="008C4CBE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D6C7F"/>
    <w:rsid w:val="009E3B41"/>
    <w:rsid w:val="009F3C5C"/>
    <w:rsid w:val="009F4610"/>
    <w:rsid w:val="00A00ECC"/>
    <w:rsid w:val="00A155EE"/>
    <w:rsid w:val="00A201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5B84"/>
    <w:rsid w:val="00B06142"/>
    <w:rsid w:val="00B1347B"/>
    <w:rsid w:val="00B135B1"/>
    <w:rsid w:val="00B24E15"/>
    <w:rsid w:val="00B3130B"/>
    <w:rsid w:val="00B40ADB"/>
    <w:rsid w:val="00B43B77"/>
    <w:rsid w:val="00B43E80"/>
    <w:rsid w:val="00B607DB"/>
    <w:rsid w:val="00B66529"/>
    <w:rsid w:val="00B75946"/>
    <w:rsid w:val="00B76CC2"/>
    <w:rsid w:val="00B8056E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078D"/>
    <w:rsid w:val="00CB42CB"/>
    <w:rsid w:val="00CD6897"/>
    <w:rsid w:val="00CE5BAC"/>
    <w:rsid w:val="00CF25BE"/>
    <w:rsid w:val="00CF78ED"/>
    <w:rsid w:val="00D02B25"/>
    <w:rsid w:val="00D02EBA"/>
    <w:rsid w:val="00D076A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A2C6B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11A6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29"/>
    <w:rsid w:val="00F7066B"/>
    <w:rsid w:val="00F83B28"/>
    <w:rsid w:val="00FA46E5"/>
    <w:rsid w:val="00FB3BB3"/>
    <w:rsid w:val="00FB7DBA"/>
    <w:rsid w:val="00FC1C25"/>
    <w:rsid w:val="00FC3F45"/>
    <w:rsid w:val="00FD503F"/>
    <w:rsid w:val="00FD6E6F"/>
    <w:rsid w:val="00FD7589"/>
    <w:rsid w:val="00FF016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15F8"/>
  <w15:docId w15:val="{EDDFB7DE-B8E8-4D2F-B2C7-64345E94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AAF1-C128-4F8C-BA37-9BB3B9FC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246</TotalTime>
  <Pages>5</Pages>
  <Words>1227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</cp:revision>
  <cp:lastPrinted>2019-02-06T12:12:00Z</cp:lastPrinted>
  <dcterms:created xsi:type="dcterms:W3CDTF">2019-10-30T21:01:00Z</dcterms:created>
  <dcterms:modified xsi:type="dcterms:W3CDTF">2026-04-29T11:12:00Z</dcterms:modified>
</cp:coreProperties>
</file>